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BC8CD" w14:textId="77777777" w:rsidR="001D28FA" w:rsidRDefault="001D28FA" w:rsidP="001D2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VILLERS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8132C13" w14:textId="77777777" w:rsidR="001D28FA" w:rsidRDefault="001D28FA" w:rsidP="001D2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428EB94E" w14:textId="77777777" w:rsidR="001D28FA" w:rsidRDefault="001D28FA" w:rsidP="001D28FA">
      <w:pPr>
        <w:rPr>
          <w:rFonts w:ascii="Times New Roman" w:hAnsi="Times New Roman" w:cs="Times New Roman"/>
        </w:rPr>
      </w:pPr>
    </w:p>
    <w:p w14:paraId="7867CE75" w14:textId="77777777" w:rsidR="001D28FA" w:rsidRDefault="001D28FA" w:rsidP="001D28FA">
      <w:pPr>
        <w:rPr>
          <w:rFonts w:ascii="Times New Roman" w:hAnsi="Times New Roman" w:cs="Times New Roman"/>
        </w:rPr>
      </w:pPr>
    </w:p>
    <w:p w14:paraId="416858A3" w14:textId="77777777" w:rsidR="001D28FA" w:rsidRDefault="001D28FA" w:rsidP="001D2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Jasper </w:t>
      </w:r>
      <w:proofErr w:type="spellStart"/>
      <w:r>
        <w:rPr>
          <w:rFonts w:ascii="Times New Roman" w:hAnsi="Times New Roman" w:cs="Times New Roman"/>
        </w:rPr>
        <w:t>Roskyn</w:t>
      </w:r>
      <w:proofErr w:type="spellEnd"/>
      <w:r>
        <w:rPr>
          <w:rFonts w:ascii="Times New Roman" w:hAnsi="Times New Roman" w:cs="Times New Roman"/>
        </w:rPr>
        <w:t xml:space="preserve"> of Sutton by Bosworth,</w:t>
      </w:r>
    </w:p>
    <w:p w14:paraId="5B1D420D" w14:textId="77777777" w:rsidR="001D28FA" w:rsidRDefault="001D28FA" w:rsidP="001D2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Leicester(q.v.), Roland </w:t>
      </w:r>
      <w:proofErr w:type="spellStart"/>
      <w:r>
        <w:rPr>
          <w:rFonts w:ascii="Times New Roman" w:hAnsi="Times New Roman" w:cs="Times New Roman"/>
        </w:rPr>
        <w:t>Dygby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Welby</w:t>
      </w:r>
      <w:proofErr w:type="spellEnd"/>
      <w:r>
        <w:rPr>
          <w:rFonts w:ascii="Times New Roman" w:hAnsi="Times New Roman" w:cs="Times New Roman"/>
        </w:rPr>
        <w:t>(q.v.), his wife, Mary(q.v.), Robert</w:t>
      </w:r>
    </w:p>
    <w:p w14:paraId="0C7BC897" w14:textId="77777777" w:rsidR="001D28FA" w:rsidRDefault="001D28FA" w:rsidP="001D2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Castylford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Donsby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William </w:t>
      </w:r>
      <w:proofErr w:type="spellStart"/>
      <w:r>
        <w:rPr>
          <w:rFonts w:ascii="Times New Roman" w:hAnsi="Times New Roman" w:cs="Times New Roman"/>
        </w:rPr>
        <w:t>Dykson</w:t>
      </w:r>
      <w:proofErr w:type="spellEnd"/>
      <w:r>
        <w:rPr>
          <w:rFonts w:ascii="Times New Roman" w:hAnsi="Times New Roman" w:cs="Times New Roman"/>
        </w:rPr>
        <w:t xml:space="preserve"> of Lincoln(q.v.) and</w:t>
      </w:r>
    </w:p>
    <w:p w14:paraId="03CAF07F" w14:textId="77777777" w:rsidR="001D28FA" w:rsidRDefault="001D28FA" w:rsidP="001D2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his wife, Margaret(q.v.), as the administrators of Thomas Martyn(q.v.).</w:t>
      </w:r>
    </w:p>
    <w:p w14:paraId="1B78EEFD" w14:textId="77777777" w:rsidR="001D28FA" w:rsidRDefault="001D28FA" w:rsidP="001D2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7511E4" w14:textId="77777777" w:rsidR="001D28FA" w:rsidRDefault="001D28FA" w:rsidP="001D28FA">
      <w:pPr>
        <w:rPr>
          <w:rFonts w:ascii="Times New Roman" w:hAnsi="Times New Roman" w:cs="Times New Roman"/>
        </w:rPr>
      </w:pPr>
    </w:p>
    <w:p w14:paraId="6B3C1139" w14:textId="77777777" w:rsidR="001D28FA" w:rsidRDefault="001D28FA" w:rsidP="001D28FA">
      <w:pPr>
        <w:rPr>
          <w:rFonts w:ascii="Times New Roman" w:hAnsi="Times New Roman" w:cs="Times New Roman"/>
        </w:rPr>
      </w:pPr>
    </w:p>
    <w:p w14:paraId="7A6D96CA" w14:textId="77777777" w:rsidR="001D28FA" w:rsidRDefault="001D28FA" w:rsidP="001D2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2019</w:t>
      </w:r>
    </w:p>
    <w:p w14:paraId="2DA58F78" w14:textId="77777777" w:rsidR="006B2F86" w:rsidRPr="00E71FC3" w:rsidRDefault="001D28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7EB94" w14:textId="77777777" w:rsidR="001D28FA" w:rsidRDefault="001D28FA" w:rsidP="00E71FC3">
      <w:r>
        <w:separator/>
      </w:r>
    </w:p>
  </w:endnote>
  <w:endnote w:type="continuationSeparator" w:id="0">
    <w:p w14:paraId="15774AC8" w14:textId="77777777" w:rsidR="001D28FA" w:rsidRDefault="001D28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AE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DC848" w14:textId="77777777" w:rsidR="001D28FA" w:rsidRDefault="001D28FA" w:rsidP="00E71FC3">
      <w:r>
        <w:separator/>
      </w:r>
    </w:p>
  </w:footnote>
  <w:footnote w:type="continuationSeparator" w:id="0">
    <w:p w14:paraId="09D50B40" w14:textId="77777777" w:rsidR="001D28FA" w:rsidRDefault="001D28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8FA"/>
    <w:rsid w:val="001A7C09"/>
    <w:rsid w:val="001D28F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4FA33"/>
  <w15:chartTrackingRefBased/>
  <w15:docId w15:val="{4BBCBC87-618C-42DC-B31B-D45F194F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28F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D28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2019-03-14T20:43:00Z</dcterms:created>
  <dcterms:modified xsi:type="dcterms:W3CDTF">2019-03-14T20:44:00Z</dcterms:modified>
</cp:coreProperties>
</file>